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DE" w:rsidRDefault="000138DE" w:rsidP="00730A05">
      <w:pPr>
        <w:jc w:val="right"/>
      </w:pPr>
      <w:r w:rsidRPr="0035355D">
        <w:t xml:space="preserve">Приложение </w:t>
      </w:r>
      <w:r>
        <w:t>21</w:t>
      </w:r>
    </w:p>
    <w:p w:rsidR="000138DE" w:rsidRPr="00730A05" w:rsidRDefault="000138DE" w:rsidP="00730A05">
      <w:pPr>
        <w:jc w:val="right"/>
      </w:pPr>
    </w:p>
    <w:p w:rsidR="000138DE" w:rsidRPr="00730A05" w:rsidRDefault="000138DE" w:rsidP="003F6EB1">
      <w:pPr>
        <w:jc w:val="right"/>
      </w:pPr>
      <w:r w:rsidRPr="00730A05">
        <w:t>к решению Думы муниципального образования</w:t>
      </w:r>
    </w:p>
    <w:p w:rsidR="000138DE" w:rsidRPr="00730A05" w:rsidRDefault="000138DE" w:rsidP="003F6EB1">
      <w:pPr>
        <w:jc w:val="right"/>
      </w:pPr>
      <w:r w:rsidRPr="00730A05">
        <w:t>Байкаловский муниципальный район</w:t>
      </w:r>
    </w:p>
    <w:p w:rsidR="000138DE" w:rsidRPr="00730A05" w:rsidRDefault="000138DE" w:rsidP="003F6EB1">
      <w:pPr>
        <w:jc w:val="right"/>
      </w:pPr>
      <w:r w:rsidRPr="00730A05">
        <w:t xml:space="preserve">№ </w:t>
      </w:r>
      <w:r>
        <w:t xml:space="preserve">28 </w:t>
      </w:r>
      <w:r w:rsidRPr="00730A05">
        <w:t xml:space="preserve"> от</w:t>
      </w:r>
      <w:r>
        <w:t xml:space="preserve"> 28 декабря  2016года</w:t>
      </w:r>
      <w:r w:rsidRPr="00730A05">
        <w:t xml:space="preserve"> «О бюджете муниципального</w:t>
      </w:r>
    </w:p>
    <w:p w:rsidR="000138DE" w:rsidRDefault="000138DE" w:rsidP="003E215E">
      <w:pPr>
        <w:jc w:val="right"/>
      </w:pPr>
      <w:r w:rsidRPr="00730A05">
        <w:t xml:space="preserve">образования Байкаловский  муниципальный  район </w:t>
      </w:r>
    </w:p>
    <w:p w:rsidR="000138DE" w:rsidRDefault="000138DE" w:rsidP="003E215E">
      <w:pPr>
        <w:jc w:val="right"/>
      </w:pPr>
      <w:r w:rsidRPr="00730A05">
        <w:t>на</w:t>
      </w:r>
      <w:r>
        <w:t xml:space="preserve"> </w:t>
      </w:r>
      <w:r w:rsidRPr="00730A05">
        <w:t>201</w:t>
      </w:r>
      <w:r>
        <w:t>7</w:t>
      </w:r>
      <w:r w:rsidRPr="00730A05">
        <w:t xml:space="preserve"> год</w:t>
      </w:r>
      <w:r>
        <w:t xml:space="preserve"> и плановый период 2018 и 2019 годов» </w:t>
      </w:r>
    </w:p>
    <w:p w:rsidR="000138DE" w:rsidRPr="00730A05" w:rsidRDefault="000138DE" w:rsidP="00330A3B">
      <w:pPr>
        <w:jc w:val="right"/>
      </w:pPr>
    </w:p>
    <w:p w:rsidR="000138DE" w:rsidRPr="00730A05" w:rsidRDefault="000138DE" w:rsidP="003F6EB1">
      <w:pPr>
        <w:jc w:val="center"/>
        <w:rPr>
          <w:b/>
          <w:bCs/>
        </w:rPr>
      </w:pPr>
      <w:r w:rsidRPr="00730A05">
        <w:rPr>
          <w:b/>
          <w:bCs/>
        </w:rPr>
        <w:t>Свод источников финансирования дефицита муниципального бюджета</w:t>
      </w:r>
      <w:r>
        <w:rPr>
          <w:b/>
          <w:bCs/>
        </w:rPr>
        <w:t xml:space="preserve"> на 2017 год</w:t>
      </w:r>
    </w:p>
    <w:p w:rsidR="000138DE" w:rsidRPr="00730A05" w:rsidRDefault="000138DE" w:rsidP="003F6EB1">
      <w:pPr>
        <w:jc w:val="center"/>
        <w:rPr>
          <w:b/>
          <w:bCs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871"/>
        <w:gridCol w:w="2700"/>
        <w:gridCol w:w="1440"/>
      </w:tblGrid>
      <w:tr w:rsidR="000138DE" w:rsidRPr="00947464">
        <w:tc>
          <w:tcPr>
            <w:tcW w:w="817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Но-мер стро-ки</w:t>
            </w:r>
          </w:p>
        </w:tc>
        <w:tc>
          <w:tcPr>
            <w:tcW w:w="4871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2700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Код</w:t>
            </w:r>
          </w:p>
        </w:tc>
        <w:tc>
          <w:tcPr>
            <w:tcW w:w="1440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Сумма, в тысячах рублей</w:t>
            </w:r>
          </w:p>
        </w:tc>
      </w:tr>
      <w:tr w:rsidR="000138DE" w:rsidRPr="00947464">
        <w:tc>
          <w:tcPr>
            <w:tcW w:w="817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1</w:t>
            </w:r>
          </w:p>
        </w:tc>
        <w:tc>
          <w:tcPr>
            <w:tcW w:w="4871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4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000 01 02 00 00 00 0000 000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 w:rsidRPr="00947464">
              <w:rPr>
                <w:b/>
                <w:bCs/>
              </w:rP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2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Получение кредитов от кредитных организаций бюджет</w:t>
            </w:r>
            <w:r>
              <w:t>ами</w:t>
            </w:r>
            <w:r w:rsidRPr="00730A05">
              <w:t xml:space="preserve"> </w:t>
            </w:r>
            <w:r>
              <w:t>муниципальных районов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901 01 02 00 00 05 0000 710</w:t>
            </w:r>
          </w:p>
        </w:tc>
        <w:tc>
          <w:tcPr>
            <w:tcW w:w="1440" w:type="dxa"/>
            <w:vAlign w:val="center"/>
          </w:tcPr>
          <w:p w:rsidR="000138DE" w:rsidRPr="00E244A6" w:rsidRDefault="000138DE" w:rsidP="00947464">
            <w:pPr>
              <w:jc w:val="right"/>
            </w:pPr>
            <w:r w:rsidRPr="00E244A6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3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Погашение бюджет</w:t>
            </w:r>
            <w:r>
              <w:t>ами</w:t>
            </w:r>
            <w:r w:rsidRPr="00730A05">
              <w:t xml:space="preserve"> </w:t>
            </w:r>
            <w:r>
              <w:t>муниципальных районов</w:t>
            </w:r>
            <w:r w:rsidRPr="00730A05">
              <w:t xml:space="preserve"> кредитов от кредитных организаций</w:t>
            </w:r>
            <w:r>
              <w:t xml:space="preserve">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901 01 02 00 00 05 0000 810</w:t>
            </w:r>
          </w:p>
        </w:tc>
        <w:tc>
          <w:tcPr>
            <w:tcW w:w="1440" w:type="dxa"/>
            <w:vAlign w:val="center"/>
          </w:tcPr>
          <w:p w:rsidR="000138DE" w:rsidRPr="00E244A6" w:rsidRDefault="000138DE" w:rsidP="00947464">
            <w:pPr>
              <w:jc w:val="right"/>
            </w:pPr>
            <w:r w:rsidRPr="00E244A6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4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000 01 03 01 00 00 0000 000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 w:rsidRPr="00947464">
              <w:rPr>
                <w:b/>
                <w:bCs/>
              </w:rPr>
              <w:t>-60,0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5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Получение кредитов от других бюджетов бюджетной системы Российской Федерации бюджет</w:t>
            </w:r>
            <w:r>
              <w:t xml:space="preserve">ами </w:t>
            </w:r>
            <w:r w:rsidRPr="00730A05">
              <w:t>муниципальн</w:t>
            </w:r>
            <w:r>
              <w:t>ых</w:t>
            </w:r>
            <w:r w:rsidRPr="00730A05">
              <w:t xml:space="preserve"> </w:t>
            </w:r>
            <w:r>
              <w:t xml:space="preserve">районов в валюте Российской Федерации 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901 01 03 0</w:t>
            </w:r>
            <w:r>
              <w:t>1</w:t>
            </w:r>
            <w:r w:rsidRPr="00730A05">
              <w:t xml:space="preserve"> 00 05 0000 710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6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Погашение бюджет</w:t>
            </w:r>
            <w:r>
              <w:t>ами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 xml:space="preserve">районов </w:t>
            </w:r>
            <w:r w:rsidRPr="00730A05">
              <w:t>кредитов от других бюджетов бюджетной системы Российской Федерации</w:t>
            </w:r>
            <w:r>
              <w:t xml:space="preserve">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901 01 03 0</w:t>
            </w:r>
            <w:r>
              <w:t>1</w:t>
            </w:r>
            <w:r w:rsidRPr="00730A05">
              <w:t xml:space="preserve"> 00 05 0000 810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60,0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7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000 01 05 00 00 00 0000 000</w:t>
            </w:r>
          </w:p>
        </w:tc>
        <w:tc>
          <w:tcPr>
            <w:tcW w:w="1440" w:type="dxa"/>
            <w:vAlign w:val="center"/>
          </w:tcPr>
          <w:p w:rsidR="000138DE" w:rsidRPr="00103346" w:rsidRDefault="000138DE" w:rsidP="00414EF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35 377,7</w:t>
            </w:r>
          </w:p>
        </w:tc>
      </w:tr>
      <w:tr w:rsidR="000138DE" w:rsidRPr="00FF32CF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8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Увеличение прочих остатков денежных средств бюджет</w:t>
            </w:r>
            <w:r>
              <w:t>ов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>районов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901 01 05 02 01 05 0000 510</w:t>
            </w:r>
          </w:p>
        </w:tc>
        <w:tc>
          <w:tcPr>
            <w:tcW w:w="1440" w:type="dxa"/>
            <w:vAlign w:val="center"/>
          </w:tcPr>
          <w:p w:rsidR="000138DE" w:rsidRPr="007D153A" w:rsidRDefault="000138DE" w:rsidP="00EE1DB4">
            <w:pPr>
              <w:jc w:val="right"/>
            </w:pPr>
            <w:r w:rsidRPr="007D153A">
              <w:t>-707 400,9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Уменьшение прочих остатков денежных средств бюджет</w:t>
            </w:r>
            <w:r>
              <w:t>ов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>районов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901 01 05 02 01 05 0000 610</w:t>
            </w:r>
          </w:p>
        </w:tc>
        <w:tc>
          <w:tcPr>
            <w:tcW w:w="1440" w:type="dxa"/>
            <w:vAlign w:val="center"/>
          </w:tcPr>
          <w:p w:rsidR="000138DE" w:rsidRPr="007D153A" w:rsidRDefault="000138DE" w:rsidP="00414EF6">
            <w:pPr>
              <w:jc w:val="right"/>
            </w:pPr>
            <w:r w:rsidRPr="007D153A">
              <w:t>742 778,6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10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000 01 06 00 00 00 0000 000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 w:rsidRPr="00947464">
              <w:rPr>
                <w:b/>
                <w:bCs/>
              </w:rP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11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000 01 06 04 01 00 0000 000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 w:rsidRPr="00947464">
              <w:rPr>
                <w:b/>
                <w:bCs/>
              </w:rPr>
              <w:t>0,0</w:t>
            </w:r>
          </w:p>
        </w:tc>
      </w:tr>
      <w:tr w:rsidR="000138DE" w:rsidRPr="00E244A6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12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 xml:space="preserve">Исполнение </w:t>
            </w:r>
            <w:r>
              <w:t xml:space="preserve">муниципальных </w:t>
            </w:r>
            <w:r w:rsidRPr="00730A05">
              <w:t>гарантий муниципальн</w:t>
            </w:r>
            <w:r>
              <w:t>ых</w:t>
            </w:r>
            <w:r w:rsidRPr="00730A05">
              <w:t xml:space="preserve"> </w:t>
            </w:r>
            <w:r>
              <w:t>районов</w:t>
            </w:r>
            <w:r w:rsidRPr="00730A05">
              <w:t xml:space="preserve"> в валюте Российс</w:t>
            </w:r>
            <w:r>
              <w:t>кой Федерации</w:t>
            </w:r>
            <w:r w:rsidRPr="00730A05">
              <w:t xml:space="preserve">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901 01 06 04 0</w:t>
            </w:r>
            <w:r>
              <w:t>1</w:t>
            </w:r>
            <w:r w:rsidRPr="00730A05">
              <w:t xml:space="preserve"> 05 0000 810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13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000 01 06 05 00 00 0000 000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14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autoSpaceDE w:val="0"/>
              <w:autoSpaceDN w:val="0"/>
              <w:adjustRightInd w:val="0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>
              <w:t>000</w:t>
            </w:r>
            <w:r w:rsidRPr="00730A05">
              <w:t xml:space="preserve"> 01 06 05 0</w:t>
            </w:r>
            <w:r>
              <w:t>0</w:t>
            </w:r>
            <w:r w:rsidRPr="00730A05">
              <w:t xml:space="preserve"> 0</w:t>
            </w:r>
            <w:r>
              <w:t>0</w:t>
            </w:r>
            <w:r w:rsidRPr="00730A05">
              <w:t xml:space="preserve"> 0000 600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EB3E78">
            <w:pPr>
              <w:jc w:val="right"/>
            </w:pPr>
            <w:r>
              <w:t>0</w:t>
            </w:r>
            <w:r w:rsidRPr="000E549B">
              <w:t>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15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Возврат бюджетных кредитов, предоставленных юридическим лицам из бюджет</w:t>
            </w:r>
            <w:r>
              <w:t>ов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 xml:space="preserve">районов в валюте Российской Федерации 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901 01 06 05 01 05 0000 640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16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Возврат бюджетных кредитов, предоставленных другим бюджетам бюджетной системы Российской Федерации из бюджет</w:t>
            </w:r>
            <w:r>
              <w:t>ов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>районов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901 01 06 05 02 05 0000 640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17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autoSpaceDE w:val="0"/>
              <w:autoSpaceDN w:val="0"/>
              <w:adjustRightInd w:val="0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901 01 06 05 0</w:t>
            </w:r>
            <w:r>
              <w:t>0</w:t>
            </w:r>
            <w:r w:rsidRPr="00730A05">
              <w:t xml:space="preserve"> 0</w:t>
            </w:r>
            <w:r>
              <w:t>0</w:t>
            </w:r>
            <w:r w:rsidRPr="00730A05">
              <w:t xml:space="preserve"> 0000 500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18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jc w:val="both"/>
            </w:pPr>
            <w:r w:rsidRPr="00730A05">
              <w:t>Предоставление бюджетных кредитов другим бюджетам бюджетной системы Российской Федерации из бюджет</w:t>
            </w:r>
            <w:r>
              <w:t>ов</w:t>
            </w:r>
            <w:r w:rsidRPr="00730A05">
              <w:t xml:space="preserve"> муниципальн</w:t>
            </w:r>
            <w:r>
              <w:t>ых</w:t>
            </w:r>
            <w:r w:rsidRPr="00730A05">
              <w:t xml:space="preserve"> </w:t>
            </w:r>
            <w:r>
              <w:t>районов в валюте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730A05" w:rsidRDefault="000138DE" w:rsidP="00947464">
            <w:pPr>
              <w:jc w:val="center"/>
            </w:pPr>
            <w:r w:rsidRPr="00730A05">
              <w:t>901 01 06 05 02 05 0000 540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 w:rsidRPr="000E549B"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>
              <w:t>19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000 01 06 10 00 00 0000 000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947464">
            <w:pPr>
              <w:jc w:val="right"/>
              <w:rPr>
                <w:b/>
                <w:bCs/>
              </w:rPr>
            </w:pPr>
            <w:r w:rsidRPr="00947464">
              <w:rPr>
                <w:b/>
                <w:bCs/>
              </w:rP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>
              <w:t>20</w:t>
            </w:r>
          </w:p>
        </w:tc>
        <w:tc>
          <w:tcPr>
            <w:tcW w:w="4871" w:type="dxa"/>
            <w:vAlign w:val="center"/>
          </w:tcPr>
          <w:p w:rsidR="000138DE" w:rsidRPr="00730A05" w:rsidRDefault="000138DE" w:rsidP="00947464">
            <w:pPr>
              <w:autoSpaceDE w:val="0"/>
              <w:autoSpaceDN w:val="0"/>
              <w:adjustRightInd w:val="0"/>
              <w:jc w:val="both"/>
            </w:pPr>
            <w: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2700" w:type="dxa"/>
            <w:vAlign w:val="center"/>
          </w:tcPr>
          <w:p w:rsidR="000138DE" w:rsidRPr="005115D8" w:rsidRDefault="000138DE" w:rsidP="00947464">
            <w:pPr>
              <w:jc w:val="center"/>
            </w:pPr>
            <w:r>
              <w:t>901</w:t>
            </w:r>
            <w:r w:rsidRPr="005115D8">
              <w:t xml:space="preserve"> 01 06 10 02 05 0000 550</w:t>
            </w:r>
          </w:p>
        </w:tc>
        <w:tc>
          <w:tcPr>
            <w:tcW w:w="1440" w:type="dxa"/>
            <w:vAlign w:val="center"/>
          </w:tcPr>
          <w:p w:rsidR="000138DE" w:rsidRPr="000E549B" w:rsidRDefault="000138DE" w:rsidP="00947464">
            <w:pPr>
              <w:jc w:val="right"/>
            </w:pPr>
            <w:r>
              <w:t>0,0</w:t>
            </w:r>
          </w:p>
        </w:tc>
      </w:tr>
      <w:tr w:rsidR="000138DE" w:rsidRPr="00947464">
        <w:tc>
          <w:tcPr>
            <w:tcW w:w="817" w:type="dxa"/>
            <w:vAlign w:val="center"/>
          </w:tcPr>
          <w:p w:rsidR="000138DE" w:rsidRPr="00730A05" w:rsidRDefault="000138DE" w:rsidP="00947464">
            <w:pPr>
              <w:jc w:val="center"/>
            </w:pPr>
            <w:r>
              <w:t>21</w:t>
            </w:r>
          </w:p>
        </w:tc>
        <w:tc>
          <w:tcPr>
            <w:tcW w:w="4871" w:type="dxa"/>
            <w:vAlign w:val="center"/>
          </w:tcPr>
          <w:p w:rsidR="000138DE" w:rsidRPr="00947464" w:rsidRDefault="000138DE" w:rsidP="00947464">
            <w:pPr>
              <w:jc w:val="both"/>
              <w:rPr>
                <w:b/>
                <w:bCs/>
              </w:rPr>
            </w:pPr>
            <w:r w:rsidRPr="00947464">
              <w:rPr>
                <w:b/>
                <w:bCs/>
              </w:rPr>
              <w:t>Итого источников внутреннего финансирования дефицита бюджета</w:t>
            </w:r>
          </w:p>
        </w:tc>
        <w:tc>
          <w:tcPr>
            <w:tcW w:w="2700" w:type="dxa"/>
            <w:vAlign w:val="center"/>
          </w:tcPr>
          <w:p w:rsidR="000138DE" w:rsidRPr="00947464" w:rsidRDefault="000138DE" w:rsidP="00947464">
            <w:pPr>
              <w:jc w:val="center"/>
              <w:rPr>
                <w:b/>
                <w:bCs/>
              </w:rPr>
            </w:pPr>
            <w:r w:rsidRPr="00947464">
              <w:rPr>
                <w:b/>
                <w:bCs/>
              </w:rPr>
              <w:t>х</w:t>
            </w:r>
          </w:p>
        </w:tc>
        <w:tc>
          <w:tcPr>
            <w:tcW w:w="1440" w:type="dxa"/>
            <w:vAlign w:val="center"/>
          </w:tcPr>
          <w:p w:rsidR="000138DE" w:rsidRPr="00947464" w:rsidRDefault="000138DE" w:rsidP="00414EF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35317,7</w:t>
            </w:r>
          </w:p>
        </w:tc>
      </w:tr>
    </w:tbl>
    <w:p w:rsidR="000138DE" w:rsidRPr="00730A05" w:rsidRDefault="000138DE"/>
    <w:sectPr w:rsidR="000138DE" w:rsidRPr="00730A05" w:rsidSect="001D050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8DE" w:rsidRDefault="000138DE">
      <w:r>
        <w:separator/>
      </w:r>
    </w:p>
  </w:endnote>
  <w:endnote w:type="continuationSeparator" w:id="0">
    <w:p w:rsidR="000138DE" w:rsidRDefault="00013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8DE" w:rsidRDefault="000138DE">
      <w:r>
        <w:separator/>
      </w:r>
    </w:p>
  </w:footnote>
  <w:footnote w:type="continuationSeparator" w:id="0">
    <w:p w:rsidR="000138DE" w:rsidRDefault="00013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DE" w:rsidRDefault="000138DE" w:rsidP="0002117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138DE" w:rsidRDefault="000138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EB1"/>
    <w:rsid w:val="00002A22"/>
    <w:rsid w:val="000138DE"/>
    <w:rsid w:val="00021175"/>
    <w:rsid w:val="00095A56"/>
    <w:rsid w:val="000C4ED7"/>
    <w:rsid w:val="000C7846"/>
    <w:rsid w:val="000E5180"/>
    <w:rsid w:val="000E549B"/>
    <w:rsid w:val="00100EB4"/>
    <w:rsid w:val="00103346"/>
    <w:rsid w:val="00130C1F"/>
    <w:rsid w:val="00177B2C"/>
    <w:rsid w:val="001D0501"/>
    <w:rsid w:val="001E5292"/>
    <w:rsid w:val="001F323A"/>
    <w:rsid w:val="001F5F8D"/>
    <w:rsid w:val="002144CD"/>
    <w:rsid w:val="00230617"/>
    <w:rsid w:val="0024432F"/>
    <w:rsid w:val="002734C0"/>
    <w:rsid w:val="00286FB0"/>
    <w:rsid w:val="00292610"/>
    <w:rsid w:val="002B69D0"/>
    <w:rsid w:val="002C3BC7"/>
    <w:rsid w:val="002C69C6"/>
    <w:rsid w:val="002F3C23"/>
    <w:rsid w:val="0032516C"/>
    <w:rsid w:val="00330A3B"/>
    <w:rsid w:val="003363A4"/>
    <w:rsid w:val="0035355D"/>
    <w:rsid w:val="003669DF"/>
    <w:rsid w:val="003717FC"/>
    <w:rsid w:val="003908B2"/>
    <w:rsid w:val="003C7891"/>
    <w:rsid w:val="003D750F"/>
    <w:rsid w:val="003E215E"/>
    <w:rsid w:val="003E44A3"/>
    <w:rsid w:val="003F5233"/>
    <w:rsid w:val="003F6EB1"/>
    <w:rsid w:val="004026FD"/>
    <w:rsid w:val="00403FAD"/>
    <w:rsid w:val="00414EF6"/>
    <w:rsid w:val="00444DB8"/>
    <w:rsid w:val="0045038D"/>
    <w:rsid w:val="00450B9B"/>
    <w:rsid w:val="00457DB5"/>
    <w:rsid w:val="004D12B3"/>
    <w:rsid w:val="004E3953"/>
    <w:rsid w:val="004F6C33"/>
    <w:rsid w:val="00507B9D"/>
    <w:rsid w:val="005115D8"/>
    <w:rsid w:val="005234A5"/>
    <w:rsid w:val="005432E7"/>
    <w:rsid w:val="0055609A"/>
    <w:rsid w:val="005619EB"/>
    <w:rsid w:val="00581AE5"/>
    <w:rsid w:val="005A258F"/>
    <w:rsid w:val="005B0A0C"/>
    <w:rsid w:val="005B22FF"/>
    <w:rsid w:val="005B7E08"/>
    <w:rsid w:val="005C23F2"/>
    <w:rsid w:val="006127FC"/>
    <w:rsid w:val="00621A14"/>
    <w:rsid w:val="0062558C"/>
    <w:rsid w:val="006432C6"/>
    <w:rsid w:val="00654BA1"/>
    <w:rsid w:val="00670A83"/>
    <w:rsid w:val="00675929"/>
    <w:rsid w:val="006A7C1D"/>
    <w:rsid w:val="006E12E8"/>
    <w:rsid w:val="00723905"/>
    <w:rsid w:val="00725616"/>
    <w:rsid w:val="00730A05"/>
    <w:rsid w:val="0073483E"/>
    <w:rsid w:val="007635CA"/>
    <w:rsid w:val="00773F80"/>
    <w:rsid w:val="0078763A"/>
    <w:rsid w:val="007A2197"/>
    <w:rsid w:val="007C1C01"/>
    <w:rsid w:val="007D153A"/>
    <w:rsid w:val="007E1654"/>
    <w:rsid w:val="007F2C57"/>
    <w:rsid w:val="007F6925"/>
    <w:rsid w:val="008018DF"/>
    <w:rsid w:val="008107E6"/>
    <w:rsid w:val="0082014D"/>
    <w:rsid w:val="0083516C"/>
    <w:rsid w:val="00856808"/>
    <w:rsid w:val="008629B8"/>
    <w:rsid w:val="008960CE"/>
    <w:rsid w:val="008D5161"/>
    <w:rsid w:val="008D5C8E"/>
    <w:rsid w:val="00901B2F"/>
    <w:rsid w:val="00904B80"/>
    <w:rsid w:val="00924A3C"/>
    <w:rsid w:val="00947464"/>
    <w:rsid w:val="0096780D"/>
    <w:rsid w:val="009759F2"/>
    <w:rsid w:val="0098058F"/>
    <w:rsid w:val="009B0EB2"/>
    <w:rsid w:val="009B7239"/>
    <w:rsid w:val="009C0D46"/>
    <w:rsid w:val="009E0320"/>
    <w:rsid w:val="009F3294"/>
    <w:rsid w:val="00A009DE"/>
    <w:rsid w:val="00A00E4F"/>
    <w:rsid w:val="00A1709C"/>
    <w:rsid w:val="00A4279C"/>
    <w:rsid w:val="00A51820"/>
    <w:rsid w:val="00A51E84"/>
    <w:rsid w:val="00A521CD"/>
    <w:rsid w:val="00A56926"/>
    <w:rsid w:val="00A5768A"/>
    <w:rsid w:val="00A60169"/>
    <w:rsid w:val="00A60172"/>
    <w:rsid w:val="00A811ED"/>
    <w:rsid w:val="00AA6578"/>
    <w:rsid w:val="00AB227F"/>
    <w:rsid w:val="00AC4933"/>
    <w:rsid w:val="00AC53C0"/>
    <w:rsid w:val="00AF670A"/>
    <w:rsid w:val="00B04D94"/>
    <w:rsid w:val="00B0541E"/>
    <w:rsid w:val="00B650B7"/>
    <w:rsid w:val="00BA3501"/>
    <w:rsid w:val="00BB156B"/>
    <w:rsid w:val="00BD5DD9"/>
    <w:rsid w:val="00BE337E"/>
    <w:rsid w:val="00BE5343"/>
    <w:rsid w:val="00BF3F35"/>
    <w:rsid w:val="00C22301"/>
    <w:rsid w:val="00C32968"/>
    <w:rsid w:val="00C665BE"/>
    <w:rsid w:val="00C86E22"/>
    <w:rsid w:val="00C9157F"/>
    <w:rsid w:val="00CC5A54"/>
    <w:rsid w:val="00CF0182"/>
    <w:rsid w:val="00D039FD"/>
    <w:rsid w:val="00D24644"/>
    <w:rsid w:val="00D5067B"/>
    <w:rsid w:val="00D83856"/>
    <w:rsid w:val="00D854B4"/>
    <w:rsid w:val="00DB0D1E"/>
    <w:rsid w:val="00DF7E06"/>
    <w:rsid w:val="00E244A6"/>
    <w:rsid w:val="00E34375"/>
    <w:rsid w:val="00E46191"/>
    <w:rsid w:val="00E476AB"/>
    <w:rsid w:val="00E6438C"/>
    <w:rsid w:val="00E93D6D"/>
    <w:rsid w:val="00E97F7E"/>
    <w:rsid w:val="00EB1A48"/>
    <w:rsid w:val="00EB3E78"/>
    <w:rsid w:val="00ED79DA"/>
    <w:rsid w:val="00EE1DB4"/>
    <w:rsid w:val="00EE3E28"/>
    <w:rsid w:val="00F33769"/>
    <w:rsid w:val="00F36299"/>
    <w:rsid w:val="00F46F9A"/>
    <w:rsid w:val="00F53114"/>
    <w:rsid w:val="00FA354C"/>
    <w:rsid w:val="00FA7515"/>
    <w:rsid w:val="00FC2FC3"/>
    <w:rsid w:val="00FD265F"/>
    <w:rsid w:val="00FE2FFE"/>
    <w:rsid w:val="00FF32CF"/>
    <w:rsid w:val="00FF4A87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EB1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6E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F6E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2FD0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3F6E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542</Words>
  <Characters>3092</Characters>
  <Application>Microsoft Office Outlook</Application>
  <DocSecurity>0</DocSecurity>
  <Lines>0</Lines>
  <Paragraphs>0</Paragraphs>
  <ScaleCrop>false</ScaleCrop>
  <Company>ФУ в БМР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Долматова К.А.</dc:creator>
  <cp:keywords/>
  <dc:description/>
  <cp:lastModifiedBy>User</cp:lastModifiedBy>
  <cp:revision>3</cp:revision>
  <cp:lastPrinted>2016-11-18T03:16:00Z</cp:lastPrinted>
  <dcterms:created xsi:type="dcterms:W3CDTF">2017-06-22T04:54:00Z</dcterms:created>
  <dcterms:modified xsi:type="dcterms:W3CDTF">2017-06-22T05:32:00Z</dcterms:modified>
</cp:coreProperties>
</file>